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6776"/>
        <w:gridCol w:w="6861"/>
      </w:tblGrid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5F5481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751099" w:rsidRPr="005F5481" w:rsidRDefault="00751099" w:rsidP="00AA68C5">
            <w:pPr>
              <w:tabs>
                <w:tab w:val="left" w:pos="743"/>
              </w:tabs>
              <w:spacing w:beforeLines="25"/>
              <w:ind w:left="743" w:hangingChars="275" w:hanging="743"/>
              <w:jc w:val="both"/>
              <w:rPr>
                <w:rFonts w:ascii="標楷體" w:eastAsia="標楷體"/>
                <w:color w:val="000000"/>
                <w:kern w:val="0"/>
                <w:sz w:val="27"/>
                <w:szCs w:val="27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F5481">
                <w:rPr>
                  <w:rFonts w:ascii="標楷體" w:eastAsia="標楷體"/>
                  <w:color w:val="000000"/>
                  <w:kern w:val="0"/>
                  <w:sz w:val="27"/>
                  <w:szCs w:val="27"/>
                </w:rPr>
                <w:t>5.8.6</w:t>
              </w:r>
              <w:r w:rsidRPr="005F5481">
                <w:rPr>
                  <w:rFonts w:ascii="標楷體" w:eastAsia="標楷體"/>
                  <w:color w:val="000000"/>
                  <w:kern w:val="0"/>
                  <w:sz w:val="27"/>
                  <w:szCs w:val="27"/>
                </w:rPr>
                <w:tab/>
              </w:r>
            </w:smartTag>
            <w:r w:rsidRPr="005F5481">
              <w:rPr>
                <w:rFonts w:ascii="標楷體" w:eastAsia="標楷體" w:hint="eastAsia"/>
                <w:b/>
                <w:color w:val="000000"/>
                <w:kern w:val="0"/>
                <w:sz w:val="27"/>
                <w:szCs w:val="27"/>
              </w:rPr>
              <w:t>會議結束應製作紀錄，由出席委員全體簽名，</w:t>
            </w:r>
            <w:r w:rsidRPr="005F5481">
              <w:rPr>
                <w:rFonts w:ascii="標楷體" w:eastAsia="標楷體" w:hint="eastAsia"/>
                <w:color w:val="000000"/>
                <w:kern w:val="0"/>
                <w:sz w:val="27"/>
                <w:szCs w:val="27"/>
              </w:rPr>
              <w:t>另「評選技術標評分表」請評選委員、主席簽名並密封之。</w:t>
            </w:r>
          </w:p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AA68C5">
            <w:pPr>
              <w:tabs>
                <w:tab w:val="left" w:pos="743"/>
              </w:tabs>
              <w:spacing w:beforeLines="25"/>
              <w:ind w:left="743" w:hangingChars="275" w:hanging="743"/>
              <w:jc w:val="both"/>
              <w:rPr>
                <w:rFonts w:ascii="標楷體" w:eastAsia="標楷體"/>
                <w:color w:val="000000"/>
                <w:kern w:val="0"/>
                <w:sz w:val="27"/>
                <w:szCs w:val="27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F5481">
                <w:rPr>
                  <w:rFonts w:ascii="標楷體" w:eastAsia="標楷體"/>
                  <w:color w:val="000000"/>
                  <w:kern w:val="0"/>
                  <w:sz w:val="27"/>
                  <w:szCs w:val="27"/>
                </w:rPr>
                <w:t>5.8.6</w:t>
              </w:r>
              <w:r w:rsidRPr="005F5481">
                <w:rPr>
                  <w:rFonts w:ascii="標楷體" w:eastAsia="標楷體"/>
                  <w:color w:val="000000"/>
                  <w:kern w:val="0"/>
                  <w:sz w:val="27"/>
                  <w:szCs w:val="27"/>
                </w:rPr>
                <w:tab/>
              </w:r>
            </w:smartTag>
            <w:r w:rsidRPr="005F5481">
              <w:rPr>
                <w:rFonts w:ascii="標楷體" w:eastAsia="標楷體" w:hint="eastAsia"/>
                <w:b/>
                <w:color w:val="000000"/>
                <w:kern w:val="0"/>
                <w:sz w:val="27"/>
                <w:szCs w:val="27"/>
              </w:rPr>
              <w:t>會議結束應製作紀錄</w:t>
            </w:r>
            <w:r w:rsidRPr="005F5481">
              <w:rPr>
                <w:rFonts w:ascii="標楷體" w:eastAsia="標楷體"/>
                <w:b/>
                <w:color w:val="FF0000"/>
                <w:kern w:val="0"/>
                <w:sz w:val="27"/>
                <w:szCs w:val="27"/>
                <w:u w:val="single"/>
              </w:rPr>
              <w:t>(</w:t>
            </w:r>
            <w:r w:rsidRPr="005F5481">
              <w:rPr>
                <w:rFonts w:ascii="標楷體" w:eastAsia="標楷體" w:hint="eastAsia"/>
                <w:b/>
                <w:color w:val="FF0000"/>
                <w:kern w:val="0"/>
                <w:sz w:val="27"/>
                <w:szCs w:val="27"/>
                <w:u w:val="single"/>
              </w:rPr>
              <w:t>範本詳中附件</w:t>
            </w:r>
            <w:r w:rsidRPr="005F5481">
              <w:rPr>
                <w:rFonts w:ascii="標楷體" w:eastAsia="標楷體"/>
                <w:b/>
                <w:color w:val="FF0000"/>
                <w:kern w:val="0"/>
                <w:sz w:val="27"/>
                <w:szCs w:val="27"/>
                <w:u w:val="single"/>
              </w:rPr>
              <w:t>05070H)</w:t>
            </w:r>
            <w:r w:rsidRPr="005F5481">
              <w:rPr>
                <w:rFonts w:ascii="標楷體" w:eastAsia="標楷體" w:hint="eastAsia"/>
                <w:b/>
                <w:color w:val="000000"/>
                <w:kern w:val="0"/>
                <w:sz w:val="27"/>
                <w:szCs w:val="27"/>
              </w:rPr>
              <w:t>，由出席委員全體簽名，</w:t>
            </w:r>
            <w:r w:rsidRPr="005F5481">
              <w:rPr>
                <w:rFonts w:ascii="標楷體" w:eastAsia="標楷體" w:hint="eastAsia"/>
                <w:color w:val="000000"/>
                <w:kern w:val="0"/>
                <w:sz w:val="27"/>
                <w:szCs w:val="27"/>
              </w:rPr>
              <w:t>另「評選技術標評分表」請評選委員、主席簽名並密封之。</w:t>
            </w:r>
          </w:p>
          <w:p w:rsidR="00751099" w:rsidRPr="005F5481" w:rsidRDefault="00751099" w:rsidP="005F5481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依據採購評選委員會審議規則第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9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條第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4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項會議應作成紀錄，由出席委員全體簽名及第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11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條第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2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項最後一次會議紀錄應於當次會議結束前作成並予確認。本次修正以工程會提供之範本建立附件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(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中附件</w:t>
            </w:r>
            <w:r w:rsidRPr="005F5481">
              <w:rPr>
                <w:rFonts w:ascii="標楷體" w:eastAsia="標楷體" w:hAnsi="標楷體"/>
                <w:kern w:val="0"/>
                <w:sz w:val="28"/>
                <w:szCs w:val="28"/>
              </w:rPr>
              <w:t>05070H)</w:t>
            </w:r>
            <w:r w:rsidRPr="005F548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，並新增會議紀錄委員簽名欄位。</w:t>
            </w:r>
            <w:bookmarkStart w:id="0" w:name="_GoBack"/>
            <w:bookmarkEnd w:id="0"/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340" w:lineRule="exact"/>
              <w:ind w:left="600" w:hangingChars="214" w:hanging="600"/>
              <w:rPr>
                <w:rFonts w:ascii="標楷體" w:eastAsia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leftChars="345" w:left="828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leftChars="113" w:left="884" w:hangingChars="227" w:hanging="613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firstLineChars="100" w:firstLine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leftChars="112" w:left="809" w:hangingChars="200" w:hanging="54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51099" w:rsidRPr="00D92F52" w:rsidTr="005F5481">
        <w:tc>
          <w:tcPr>
            <w:tcW w:w="675" w:type="dxa"/>
          </w:tcPr>
          <w:p w:rsidR="00751099" w:rsidRPr="005F5481" w:rsidRDefault="00751099" w:rsidP="005F548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51099" w:rsidRPr="005F5481" w:rsidRDefault="00751099" w:rsidP="005F548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51099" w:rsidRPr="005F5481" w:rsidRDefault="00751099" w:rsidP="005F548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51099" w:rsidRPr="005F5481" w:rsidRDefault="00751099" w:rsidP="005F5481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751099" w:rsidRPr="00F02FDE" w:rsidRDefault="00751099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51099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99" w:rsidRDefault="00751099" w:rsidP="005A7E2A">
      <w:r>
        <w:separator/>
      </w:r>
    </w:p>
  </w:endnote>
  <w:endnote w:type="continuationSeparator" w:id="0">
    <w:p w:rsidR="00751099" w:rsidRDefault="00751099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 w:rsidP="00C65081">
    <w:pPr>
      <w:pStyle w:val="Footer"/>
      <w:jc w:val="center"/>
    </w:pPr>
    <w:fldSimple w:instr="PAGE   \* MERGEFORMAT">
      <w:r w:rsidRPr="00AA68C5">
        <w:rPr>
          <w:noProof/>
          <w:lang w:val="zh-TW"/>
        </w:rPr>
        <w:t>1</w:t>
      </w:r>
    </w:fldSimple>
  </w:p>
  <w:p w:rsidR="00751099" w:rsidRDefault="00751099" w:rsidP="00C65081">
    <w:pPr>
      <w:pStyle w:val="Footer"/>
      <w:jc w:val="center"/>
    </w:pPr>
  </w:p>
  <w:p w:rsidR="00751099" w:rsidRPr="000339AB" w:rsidRDefault="007510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99" w:rsidRDefault="00751099" w:rsidP="005A7E2A">
      <w:r>
        <w:separator/>
      </w:r>
    </w:p>
  </w:footnote>
  <w:footnote w:type="continuationSeparator" w:id="0">
    <w:p w:rsidR="00751099" w:rsidRDefault="00751099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6946"/>
      <w:gridCol w:w="6776"/>
      <w:gridCol w:w="6861"/>
    </w:tblGrid>
    <w:tr w:rsidR="00751099" w:rsidRPr="000842EE" w:rsidTr="005F5481">
      <w:trPr>
        <w:tblHeader/>
      </w:trPr>
      <w:tc>
        <w:tcPr>
          <w:tcW w:w="675" w:type="dxa"/>
        </w:tcPr>
        <w:p w:rsidR="00751099" w:rsidRPr="005F5481" w:rsidRDefault="00751099" w:rsidP="005F5481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5F5481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946" w:type="dxa"/>
        </w:tcPr>
        <w:p w:rsidR="00751099" w:rsidRPr="005F5481" w:rsidRDefault="00751099" w:rsidP="005F5481">
          <w:pPr>
            <w:spacing w:line="240" w:lineRule="atLeast"/>
            <w:jc w:val="center"/>
            <w:rPr>
              <w:rFonts w:ascii="標楷體" w:eastAsia="標楷體"/>
              <w:b/>
              <w:color w:val="FF0000"/>
              <w:kern w:val="0"/>
              <w:sz w:val="28"/>
              <w:szCs w:val="28"/>
              <w:u w:val="single"/>
            </w:rPr>
          </w:pPr>
          <w:r w:rsidRPr="005F5481">
            <w:rPr>
              <w:rFonts w:ascii="標楷體" w:eastAsia="標楷體" w:hint="eastAsia"/>
              <w:b/>
              <w:kern w:val="0"/>
              <w:sz w:val="28"/>
              <w:szCs w:val="28"/>
            </w:rPr>
            <w:t>中</w:t>
          </w:r>
          <w:r w:rsidRPr="005F5481">
            <w:rPr>
              <w:rFonts w:ascii="標楷體" w:eastAsia="標楷體"/>
              <w:b/>
              <w:kern w:val="0"/>
              <w:sz w:val="28"/>
              <w:szCs w:val="28"/>
            </w:rPr>
            <w:t>05070</w:t>
          </w:r>
          <w:r w:rsidRPr="005F5481">
            <w:rPr>
              <w:rFonts w:ascii="標楷體" w:eastAsia="標楷體" w:hint="eastAsia"/>
              <w:b/>
              <w:kern w:val="0"/>
              <w:sz w:val="28"/>
              <w:szCs w:val="28"/>
            </w:rPr>
            <w:t>委託技術服務之採購作業</w:t>
          </w:r>
          <w:r w:rsidRPr="005F5481">
            <w:rPr>
              <w:rFonts w:ascii="標楷體" w:eastAsia="標楷體"/>
              <w:b/>
              <w:kern w:val="0"/>
              <w:sz w:val="28"/>
              <w:szCs w:val="28"/>
            </w:rPr>
            <w:t>10510</w:t>
          </w:r>
        </w:p>
      </w:tc>
      <w:tc>
        <w:tcPr>
          <w:tcW w:w="6776" w:type="dxa"/>
        </w:tcPr>
        <w:p w:rsidR="00751099" w:rsidRPr="005F5481" w:rsidRDefault="00751099" w:rsidP="005F5481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5F5481">
            <w:rPr>
              <w:rFonts w:eastAsia="標楷體" w:hint="eastAsia"/>
              <w:b/>
              <w:kern w:val="0"/>
              <w:sz w:val="32"/>
              <w:szCs w:val="32"/>
            </w:rPr>
            <w:t>中</w:t>
          </w:r>
          <w:r w:rsidRPr="005F5481">
            <w:rPr>
              <w:rFonts w:eastAsia="標楷體"/>
              <w:b/>
              <w:kern w:val="0"/>
              <w:sz w:val="32"/>
              <w:szCs w:val="32"/>
            </w:rPr>
            <w:t>05070</w:t>
          </w:r>
          <w:r w:rsidRPr="005F5481">
            <w:rPr>
              <w:rFonts w:eastAsia="標楷體" w:hint="eastAsia"/>
              <w:b/>
              <w:kern w:val="0"/>
              <w:sz w:val="32"/>
              <w:szCs w:val="32"/>
            </w:rPr>
            <w:t>委託技術服務之採購作業</w:t>
          </w:r>
          <w:r w:rsidRPr="005F5481">
            <w:rPr>
              <w:rFonts w:eastAsia="標楷體"/>
              <w:b/>
              <w:kern w:val="0"/>
              <w:sz w:val="32"/>
              <w:szCs w:val="32"/>
            </w:rPr>
            <w:t>10</w:t>
          </w:r>
          <w:r w:rsidRPr="005F5481">
            <w:rPr>
              <w:rFonts w:eastAsia="標楷體"/>
              <w:b/>
              <w:color w:val="FF0000"/>
              <w:kern w:val="0"/>
              <w:sz w:val="32"/>
              <w:szCs w:val="32"/>
            </w:rPr>
            <w:t>609</w:t>
          </w:r>
        </w:p>
      </w:tc>
      <w:tc>
        <w:tcPr>
          <w:tcW w:w="6861" w:type="dxa"/>
        </w:tcPr>
        <w:p w:rsidR="00751099" w:rsidRPr="005F5481" w:rsidRDefault="00751099" w:rsidP="005F5481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5F5481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751099" w:rsidRDefault="00751099" w:rsidP="004A401A">
    <w:pPr>
      <w:pStyle w:val="Header"/>
      <w:jc w:val="center"/>
    </w:pPr>
  </w:p>
  <w:p w:rsidR="00751099" w:rsidRDefault="0075109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99" w:rsidRDefault="007510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6">
    <w:nsid w:val="17500534"/>
    <w:multiLevelType w:val="hybridMultilevel"/>
    <w:tmpl w:val="9C588D74"/>
    <w:lvl w:ilvl="0" w:tplc="0B5C1496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1C941F93"/>
    <w:multiLevelType w:val="hybridMultilevel"/>
    <w:tmpl w:val="CDFA8DF0"/>
    <w:lvl w:ilvl="0" w:tplc="47C25A28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DCA0188"/>
    <w:multiLevelType w:val="multilevel"/>
    <w:tmpl w:val="7CFEB1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13">
    <w:nsid w:val="29F6094B"/>
    <w:multiLevelType w:val="hybridMultilevel"/>
    <w:tmpl w:val="751ACFBC"/>
    <w:lvl w:ilvl="0" w:tplc="B7B6567C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7C25DE1"/>
    <w:multiLevelType w:val="hybridMultilevel"/>
    <w:tmpl w:val="5642AB84"/>
    <w:lvl w:ilvl="0" w:tplc="EEACD28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FED2DE8"/>
    <w:multiLevelType w:val="multilevel"/>
    <w:tmpl w:val="F2F2C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cs="Times New Roman"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48B50D64"/>
    <w:multiLevelType w:val="hybridMultilevel"/>
    <w:tmpl w:val="43FA37CC"/>
    <w:lvl w:ilvl="0" w:tplc="18003136">
      <w:start w:val="1"/>
      <w:numFmt w:val="taiwaneseCountingThousand"/>
      <w:lvlText w:val="(%1)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25">
    <w:nsid w:val="4E7F31A0"/>
    <w:multiLevelType w:val="singleLevel"/>
    <w:tmpl w:val="3D74E17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</w:abstractNum>
  <w:abstractNum w:abstractNumId="26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>
    <w:nsid w:val="51EA3754"/>
    <w:multiLevelType w:val="hybridMultilevel"/>
    <w:tmpl w:val="BFA472B8"/>
    <w:lvl w:ilvl="0" w:tplc="12C681BE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2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3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3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37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cs="Times New Roman"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38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843262F"/>
    <w:multiLevelType w:val="hybridMultilevel"/>
    <w:tmpl w:val="DA966BA6"/>
    <w:lvl w:ilvl="0" w:tplc="5A38701E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>
    <w:nsid w:val="706234E7"/>
    <w:multiLevelType w:val="hybridMultilevel"/>
    <w:tmpl w:val="9A02BA9E"/>
    <w:lvl w:ilvl="0" w:tplc="B8760D34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5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6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7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</w:abstractNum>
  <w:abstractNum w:abstractNumId="48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2"/>
  </w:num>
  <w:num w:numId="2">
    <w:abstractNumId w:val="32"/>
  </w:num>
  <w:num w:numId="3">
    <w:abstractNumId w:val="28"/>
    <w:lvlOverride w:ilvl="0">
      <w:startOverride w:val="1"/>
    </w:lvlOverride>
  </w:num>
  <w:num w:numId="4">
    <w:abstractNumId w:val="29"/>
  </w:num>
  <w:num w:numId="5">
    <w:abstractNumId w:val="47"/>
  </w:num>
  <w:num w:numId="6">
    <w:abstractNumId w:val="15"/>
  </w:num>
  <w:num w:numId="7">
    <w:abstractNumId w:val="45"/>
  </w:num>
  <w:num w:numId="8">
    <w:abstractNumId w:val="14"/>
  </w:num>
  <w:num w:numId="9">
    <w:abstractNumId w:val="0"/>
  </w:num>
  <w:num w:numId="10">
    <w:abstractNumId w:val="7"/>
  </w:num>
  <w:num w:numId="11">
    <w:abstractNumId w:val="22"/>
  </w:num>
  <w:num w:numId="12">
    <w:abstractNumId w:val="48"/>
  </w:num>
  <w:num w:numId="13">
    <w:abstractNumId w:val="34"/>
  </w:num>
  <w:num w:numId="14">
    <w:abstractNumId w:val="44"/>
  </w:num>
  <w:num w:numId="15">
    <w:abstractNumId w:val="41"/>
  </w:num>
  <w:num w:numId="16">
    <w:abstractNumId w:val="4"/>
  </w:num>
  <w:num w:numId="17">
    <w:abstractNumId w:val="40"/>
  </w:num>
  <w:num w:numId="18">
    <w:abstractNumId w:val="42"/>
  </w:num>
  <w:num w:numId="19">
    <w:abstractNumId w:val="46"/>
  </w:num>
  <w:num w:numId="20">
    <w:abstractNumId w:val="11"/>
  </w:num>
  <w:num w:numId="21">
    <w:abstractNumId w:val="18"/>
  </w:num>
  <w:num w:numId="22">
    <w:abstractNumId w:val="20"/>
  </w:num>
  <w:num w:numId="23">
    <w:abstractNumId w:val="35"/>
  </w:num>
  <w:num w:numId="24">
    <w:abstractNumId w:val="31"/>
  </w:num>
  <w:num w:numId="25">
    <w:abstractNumId w:val="26"/>
  </w:num>
  <w:num w:numId="26">
    <w:abstractNumId w:val="30"/>
  </w:num>
  <w:num w:numId="27">
    <w:abstractNumId w:val="38"/>
  </w:num>
  <w:num w:numId="28">
    <w:abstractNumId w:val="3"/>
  </w:num>
  <w:num w:numId="29">
    <w:abstractNumId w:val="10"/>
  </w:num>
  <w:num w:numId="30">
    <w:abstractNumId w:val="36"/>
  </w:num>
  <w:num w:numId="31">
    <w:abstractNumId w:val="5"/>
  </w:num>
  <w:num w:numId="32">
    <w:abstractNumId w:val="1"/>
  </w:num>
  <w:num w:numId="33">
    <w:abstractNumId w:val="19"/>
  </w:num>
  <w:num w:numId="34">
    <w:abstractNumId w:val="2"/>
  </w:num>
  <w:num w:numId="35">
    <w:abstractNumId w:val="16"/>
  </w:num>
  <w:num w:numId="36">
    <w:abstractNumId w:val="33"/>
  </w:num>
  <w:num w:numId="37">
    <w:abstractNumId w:val="37"/>
  </w:num>
  <w:num w:numId="38">
    <w:abstractNumId w:val="23"/>
  </w:num>
  <w:num w:numId="39">
    <w:abstractNumId w:val="27"/>
  </w:num>
  <w:num w:numId="40">
    <w:abstractNumId w:val="43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3"/>
  </w:num>
  <w:num w:numId="47">
    <w:abstractNumId w:val="25"/>
  </w:num>
  <w:num w:numId="48">
    <w:abstractNumId w:val="6"/>
  </w:num>
  <w:num w:numId="49">
    <w:abstractNumId w:val="3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42EE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17B1F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5C62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5481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13EDE"/>
    <w:rsid w:val="00723894"/>
    <w:rsid w:val="00726803"/>
    <w:rsid w:val="007309C1"/>
    <w:rsid w:val="00732454"/>
    <w:rsid w:val="00736C77"/>
    <w:rsid w:val="00740F7A"/>
    <w:rsid w:val="00750326"/>
    <w:rsid w:val="00751099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300A"/>
    <w:rsid w:val="00A16040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1BD7"/>
    <w:rsid w:val="00AA5548"/>
    <w:rsid w:val="00AA68C5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6B0C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279B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0581C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0C56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9A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0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840</TotalTime>
  <Pages>1</Pages>
  <Words>45</Words>
  <Characters>263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63</cp:revision>
  <cp:lastPrinted>2015-02-09T02:22:00Z</cp:lastPrinted>
  <dcterms:created xsi:type="dcterms:W3CDTF">2015-04-22T08:39:00Z</dcterms:created>
  <dcterms:modified xsi:type="dcterms:W3CDTF">2018-06-30T05:41:00Z</dcterms:modified>
</cp:coreProperties>
</file>